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Algate Street, Whitechapel, Middlesex. Cutler.</w:t>
      </w: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Mony of London, grocer(q.v.), brought a plaint of debt against him,</w:t>
      </w: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Richard Hylle of Southwark(q.v.) and John Hardyng of Southwark(q.v.).</w:t>
      </w: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5F5F" w:rsidRDefault="00C45F5F" w:rsidP="00C4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F5F" w:rsidRDefault="00C45F5F" w:rsidP="00564E3C">
      <w:pPr>
        <w:spacing w:after="0" w:line="240" w:lineRule="auto"/>
      </w:pPr>
      <w:r>
        <w:separator/>
      </w:r>
    </w:p>
  </w:endnote>
  <w:endnote w:type="continuationSeparator" w:id="0">
    <w:p w:rsidR="00C45F5F" w:rsidRDefault="00C45F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5F5F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F5F" w:rsidRDefault="00C45F5F" w:rsidP="00564E3C">
      <w:pPr>
        <w:spacing w:after="0" w:line="240" w:lineRule="auto"/>
      </w:pPr>
      <w:r>
        <w:separator/>
      </w:r>
    </w:p>
  </w:footnote>
  <w:footnote w:type="continuationSeparator" w:id="0">
    <w:p w:rsidR="00C45F5F" w:rsidRDefault="00C45F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F5F"/>
    <w:rsid w:val="00372DC6"/>
    <w:rsid w:val="00564E3C"/>
    <w:rsid w:val="0064591D"/>
    <w:rsid w:val="00C45F5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F2B8A0-5B13-4428-890C-2379D667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45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2016-02-19T21:10:00Z</dcterms:created>
  <dcterms:modified xsi:type="dcterms:W3CDTF">2016-02-19T21:10:00Z</dcterms:modified>
</cp:coreProperties>
</file>